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E5" w:rsidRPr="003D7C7C" w:rsidRDefault="007117E5" w:rsidP="00D83231">
      <w:pPr>
        <w:pStyle w:val="BodyText2"/>
        <w:tabs>
          <w:tab w:val="left" w:pos="3420"/>
        </w:tabs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SOSYAL BİLGİLER 5</w:t>
      </w:r>
    </w:p>
    <w:p w:rsidR="007117E5" w:rsidRDefault="007117E5" w:rsidP="00D83231">
      <w:pPr>
        <w:pStyle w:val="BodyText2"/>
        <w:tabs>
          <w:tab w:val="left" w:pos="3420"/>
        </w:tabs>
        <w:spacing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ADIM ADIM TÜRKİYE</w:t>
      </w:r>
      <w:r w:rsidRPr="003D7C7C">
        <w:rPr>
          <w:rFonts w:ascii="Tahoma" w:hAnsi="Tahoma" w:cs="Tahoma"/>
          <w:b/>
          <w:bCs/>
        </w:rPr>
        <w:t xml:space="preserve"> ÜNİTESİ PERFORMANS ÖDEVİ</w:t>
      </w:r>
    </w:p>
    <w:p w:rsidR="007117E5" w:rsidRPr="003D7C7C" w:rsidRDefault="007117E5" w:rsidP="00D83231">
      <w:pPr>
        <w:pStyle w:val="BodyText2"/>
        <w:tabs>
          <w:tab w:val="left" w:pos="3420"/>
        </w:tabs>
        <w:spacing w:after="12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ATATÜRK İNKILAPLARI PANO HAZIRLAMA</w:t>
      </w:r>
    </w:p>
    <w:p w:rsidR="007117E5" w:rsidRPr="00392932" w:rsidRDefault="007117E5" w:rsidP="00CE6B2C">
      <w:pPr>
        <w:pStyle w:val="BodyText2"/>
        <w:spacing w:line="240" w:lineRule="auto"/>
        <w:jc w:val="center"/>
        <w:rPr>
          <w:rFonts w:ascii="Tahoma" w:hAnsi="Tahoma" w:cs="Tahoma"/>
          <w:b/>
          <w:bCs/>
          <w:sz w:val="28"/>
          <w:szCs w:val="28"/>
        </w:rPr>
      </w:pPr>
    </w:p>
    <w:tbl>
      <w:tblPr>
        <w:tblW w:w="10620" w:type="dxa"/>
        <w:tblInd w:w="-6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690"/>
        <w:gridCol w:w="1440"/>
        <w:gridCol w:w="1620"/>
        <w:gridCol w:w="2630"/>
        <w:gridCol w:w="1080"/>
        <w:gridCol w:w="2160"/>
      </w:tblGrid>
      <w:tr w:rsidR="007117E5" w:rsidRPr="00392932">
        <w:trPr>
          <w:cantSplit/>
        </w:trPr>
        <w:tc>
          <w:tcPr>
            <w:tcW w:w="1690" w:type="dxa"/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İçerik Düzeyi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Sınıf Düzeyi</w:t>
            </w:r>
          </w:p>
        </w:tc>
        <w:tc>
          <w:tcPr>
            <w:tcW w:w="1620" w:type="dxa"/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Ünitenin Adı</w:t>
            </w:r>
          </w:p>
        </w:tc>
        <w:tc>
          <w:tcPr>
            <w:tcW w:w="2630" w:type="dxa"/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Beklenen Performans</w:t>
            </w:r>
          </w:p>
        </w:tc>
        <w:tc>
          <w:tcPr>
            <w:tcW w:w="1080" w:type="dxa"/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Süre</w:t>
            </w:r>
          </w:p>
        </w:tc>
        <w:tc>
          <w:tcPr>
            <w:tcW w:w="2160" w:type="dxa"/>
            <w:shd w:val="clear" w:color="auto" w:fill="B3B3B3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392932">
              <w:rPr>
                <w:rFonts w:ascii="Tahoma" w:hAnsi="Tahoma" w:cs="Tahoma"/>
                <w:b/>
                <w:bCs/>
              </w:rPr>
              <w:t>Puanlama Yöntemi</w:t>
            </w:r>
          </w:p>
        </w:tc>
      </w:tr>
      <w:tr w:rsidR="007117E5" w:rsidRPr="00392932">
        <w:trPr>
          <w:cantSplit/>
          <w:trHeight w:val="1155"/>
        </w:trPr>
        <w:tc>
          <w:tcPr>
            <w:tcW w:w="1690" w:type="dxa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>Sosyal Bilgiler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Ortaokul</w:t>
            </w:r>
          </w:p>
          <w:p w:rsidR="007117E5" w:rsidRPr="00392932" w:rsidRDefault="007117E5" w:rsidP="007C2467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5</w:t>
            </w:r>
            <w:r w:rsidRPr="00392932">
              <w:rPr>
                <w:rFonts w:ascii="Tahoma" w:hAnsi="Tahoma" w:cs="Tahoma"/>
              </w:rPr>
              <w:t>. Sınıfı</w:t>
            </w:r>
          </w:p>
        </w:tc>
        <w:tc>
          <w:tcPr>
            <w:tcW w:w="1620" w:type="dxa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Pr="00392932" w:rsidRDefault="007117E5" w:rsidP="007E2A3D">
            <w:pPr>
              <w:pStyle w:val="BodyText2"/>
              <w:spacing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Adım Adım Türkiye</w:t>
            </w:r>
            <w:r w:rsidRPr="0039293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30" w:type="dxa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 xml:space="preserve">Araştırma ve </w:t>
            </w:r>
            <w:r>
              <w:rPr>
                <w:rFonts w:ascii="Tahoma" w:hAnsi="Tahoma" w:cs="Tahoma"/>
              </w:rPr>
              <w:t xml:space="preserve">yaratıcı düşünme </w:t>
            </w:r>
            <w:r w:rsidRPr="00392932">
              <w:rPr>
                <w:rFonts w:ascii="Tahoma" w:hAnsi="Tahoma" w:cs="Tahoma"/>
              </w:rPr>
              <w:t>becerisi</w:t>
            </w:r>
          </w:p>
        </w:tc>
        <w:tc>
          <w:tcPr>
            <w:tcW w:w="1080" w:type="dxa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</w:t>
            </w:r>
            <w:r w:rsidRPr="00392932">
              <w:rPr>
                <w:rFonts w:ascii="Tahoma" w:hAnsi="Tahoma" w:cs="Tahoma"/>
                <w:color w:val="000000"/>
              </w:rPr>
              <w:t xml:space="preserve"> Hafta</w:t>
            </w:r>
          </w:p>
        </w:tc>
        <w:tc>
          <w:tcPr>
            <w:tcW w:w="2160" w:type="dxa"/>
          </w:tcPr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center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>Dereceli Puanlama Anahtarı</w:t>
            </w:r>
          </w:p>
        </w:tc>
      </w:tr>
      <w:tr w:rsidR="007117E5" w:rsidRPr="00392932">
        <w:trPr>
          <w:cantSplit/>
          <w:trHeight w:val="1155"/>
        </w:trPr>
        <w:tc>
          <w:tcPr>
            <w:tcW w:w="10620" w:type="dxa"/>
            <w:gridSpan w:val="6"/>
          </w:tcPr>
          <w:p w:rsidR="007117E5" w:rsidRDefault="007117E5" w:rsidP="00CE6B2C">
            <w:pPr>
              <w:pStyle w:val="BodyText2"/>
              <w:spacing w:line="240" w:lineRule="auto"/>
              <w:jc w:val="left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pStyle w:val="BodyText2"/>
              <w:spacing w:line="240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Pr="00392932">
              <w:rPr>
                <w:rFonts w:ascii="Tahoma" w:hAnsi="Tahoma" w:cs="Tahoma"/>
              </w:rPr>
              <w:t>Sevgili Öğrenciler;</w:t>
            </w:r>
          </w:p>
          <w:p w:rsidR="007117E5" w:rsidRPr="00392932" w:rsidRDefault="007117E5" w:rsidP="00CE6B2C">
            <w:pPr>
              <w:pStyle w:val="BodyText2"/>
              <w:spacing w:line="240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</w:t>
            </w:r>
            <w:r w:rsidRPr="00392932">
              <w:rPr>
                <w:rFonts w:ascii="Tahoma" w:hAnsi="Tahoma" w:cs="Tahoma"/>
              </w:rPr>
              <w:t xml:space="preserve">Sizden, </w:t>
            </w:r>
            <w:r>
              <w:rPr>
                <w:rFonts w:ascii="Tahoma" w:hAnsi="Tahoma" w:cs="Tahoma"/>
              </w:rPr>
              <w:t xml:space="preserve">Atatürk Döneminde yapılan inkılapları, inkılaplar öncesi ve sonrası değişikleri gösteren bir pano hazırlamanız </w:t>
            </w:r>
            <w:r w:rsidRPr="00392932">
              <w:rPr>
                <w:rFonts w:ascii="Tahoma" w:hAnsi="Tahoma" w:cs="Tahoma"/>
              </w:rPr>
              <w:t>istenmektedir.</w:t>
            </w:r>
          </w:p>
          <w:p w:rsidR="007117E5" w:rsidRPr="00392932" w:rsidRDefault="007117E5" w:rsidP="00CE6B2C">
            <w:pPr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 xml:space="preserve">Bu çalışmayı yaptığınızda </w:t>
            </w:r>
            <w:r>
              <w:rPr>
                <w:rFonts w:ascii="Tahoma" w:hAnsi="Tahoma" w:cs="Tahoma"/>
              </w:rPr>
              <w:t>Atatürk İnkılapların önemini daha iyi kavramış</w:t>
            </w:r>
            <w:r w:rsidRPr="00392932">
              <w:rPr>
                <w:rFonts w:ascii="Tahoma" w:hAnsi="Tahoma" w:cs="Tahoma"/>
              </w:rPr>
              <w:t xml:space="preserve"> olacaksınız.</w:t>
            </w:r>
          </w:p>
          <w:p w:rsidR="007117E5" w:rsidRPr="00392932" w:rsidRDefault="007117E5" w:rsidP="00CE6B2C">
            <w:pPr>
              <w:pStyle w:val="BodyText2"/>
              <w:spacing w:line="240" w:lineRule="auto"/>
              <w:jc w:val="left"/>
              <w:rPr>
                <w:rFonts w:ascii="Tahoma" w:hAnsi="Tahoma" w:cs="Tahoma"/>
              </w:rPr>
            </w:pPr>
          </w:p>
          <w:p w:rsidR="007117E5" w:rsidRPr="00392932" w:rsidRDefault="007117E5" w:rsidP="00CE6B2C">
            <w:pPr>
              <w:rPr>
                <w:rFonts w:ascii="Tahoma" w:hAnsi="Tahoma" w:cs="Tahoma"/>
              </w:rPr>
            </w:pPr>
            <w:r w:rsidRPr="00D83231">
              <w:rPr>
                <w:rFonts w:ascii="Tahoma" w:hAnsi="Tahoma" w:cs="Tahoma"/>
                <w:b/>
              </w:rPr>
              <w:t>Dikkat:</w:t>
            </w:r>
            <w:r w:rsidRPr="00392932">
              <w:rPr>
                <w:rFonts w:ascii="Tahoma" w:hAnsi="Tahoma" w:cs="Tahoma"/>
              </w:rPr>
              <w:t xml:space="preserve"> Bu çalışmayı yaparken aşağıdaki adımları izlemeniz, size yardımcı olacaktır.</w:t>
            </w:r>
          </w:p>
          <w:p w:rsidR="007117E5" w:rsidRPr="00392932" w:rsidRDefault="007117E5" w:rsidP="00CE6B2C">
            <w:pPr>
              <w:rPr>
                <w:rFonts w:ascii="Tahoma" w:hAnsi="Tahoma" w:cs="Tahoma"/>
              </w:rPr>
            </w:pPr>
          </w:p>
          <w:p w:rsidR="007117E5" w:rsidRPr="00392932" w:rsidRDefault="007117E5" w:rsidP="00D83231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Çalışmanızı nasıl yapacağınızı planlamalısınız</w:t>
            </w:r>
            <w:r w:rsidRPr="00392932">
              <w:rPr>
                <w:rFonts w:ascii="Tahoma" w:hAnsi="Tahoma" w:cs="Tahoma"/>
              </w:rPr>
              <w:t>.</w:t>
            </w:r>
          </w:p>
          <w:p w:rsidR="007117E5" w:rsidRPr="00392932" w:rsidRDefault="007117E5" w:rsidP="00D83231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>Konuyu çeşitli kaynaklardan araştırmalısınız.</w:t>
            </w:r>
            <w:r>
              <w:rPr>
                <w:rFonts w:ascii="Tahoma" w:hAnsi="Tahoma" w:cs="Tahoma"/>
              </w:rPr>
              <w:t xml:space="preserve"> </w:t>
            </w:r>
            <w:r w:rsidRPr="00392932">
              <w:rPr>
                <w:rFonts w:ascii="Tahoma" w:hAnsi="Tahoma" w:cs="Tahoma"/>
              </w:rPr>
              <w:t>(İnternet, kütüphane, ansiklopedi, dergi, gazete)</w:t>
            </w:r>
          </w:p>
          <w:p w:rsidR="007117E5" w:rsidRPr="00392932" w:rsidRDefault="007117E5" w:rsidP="00D83231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  <w:r w:rsidRPr="00392932">
              <w:rPr>
                <w:rFonts w:ascii="Tahoma" w:hAnsi="Tahoma" w:cs="Tahoma"/>
              </w:rPr>
              <w:t xml:space="preserve">ilgilerinizi görsel ve yazılı materyallerle destekleyerek(fotoğraf, resim, gazete küpürü v.) Cumhuriyet Döneminde Türk kadının konumunu gösteren bir </w:t>
            </w:r>
            <w:r>
              <w:rPr>
                <w:rFonts w:ascii="Tahoma" w:hAnsi="Tahoma" w:cs="Tahoma"/>
              </w:rPr>
              <w:t>Pano</w:t>
            </w:r>
            <w:r w:rsidRPr="00392932">
              <w:rPr>
                <w:rFonts w:ascii="Tahoma" w:hAnsi="Tahoma" w:cs="Tahoma"/>
              </w:rPr>
              <w:t xml:space="preserve"> hazırlamanız gerekmektedir.</w:t>
            </w:r>
          </w:p>
          <w:p w:rsidR="007117E5" w:rsidRDefault="007117E5" w:rsidP="004E5936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 w:rsidRPr="003847B7">
              <w:rPr>
                <w:rFonts w:ascii="Tahoma" w:hAnsi="Tahoma" w:cs="Tahoma"/>
              </w:rPr>
              <w:t>Atatürk</w:t>
            </w:r>
            <w:r>
              <w:rPr>
                <w:rFonts w:ascii="Tahoma" w:hAnsi="Tahoma" w:cs="Tahoma"/>
              </w:rPr>
              <w:t xml:space="preserve"> </w:t>
            </w:r>
            <w:r w:rsidRPr="003847B7">
              <w:rPr>
                <w:rFonts w:ascii="Tahoma" w:hAnsi="Tahoma" w:cs="Tahoma"/>
              </w:rPr>
              <w:t>inkılapları</w:t>
            </w:r>
            <w:r>
              <w:rPr>
                <w:rFonts w:ascii="Tahoma" w:hAnsi="Tahoma" w:cs="Tahoma"/>
              </w:rPr>
              <w:t xml:space="preserve">nı anlatan fotoğrafları ve her türlü görsel malzemeyi kullanabilirsiniz. </w:t>
            </w:r>
            <w:r w:rsidRPr="003847B7">
              <w:rPr>
                <w:rFonts w:ascii="Tahoma" w:hAnsi="Tahoma" w:cs="Tahoma"/>
              </w:rPr>
              <w:t xml:space="preserve">Eğer fotoğraf bulamazsanız </w:t>
            </w:r>
            <w:r>
              <w:rPr>
                <w:rFonts w:ascii="Tahoma" w:hAnsi="Tahoma" w:cs="Tahoma"/>
              </w:rPr>
              <w:t xml:space="preserve">Atatürk İnkılapları öncesi ve sonrasını </w:t>
            </w:r>
            <w:r w:rsidRPr="003847B7">
              <w:rPr>
                <w:rFonts w:ascii="Tahoma" w:hAnsi="Tahoma" w:cs="Tahoma"/>
              </w:rPr>
              <w:t>anlatan resimler çizebilirsiniz.</w:t>
            </w:r>
          </w:p>
          <w:p w:rsidR="007117E5" w:rsidRPr="00392932" w:rsidRDefault="007117E5" w:rsidP="00D83231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 xml:space="preserve">Çalışmanızı </w:t>
            </w:r>
            <w:r>
              <w:rPr>
                <w:rFonts w:ascii="Tahoma" w:hAnsi="Tahoma" w:cs="Tahoma"/>
              </w:rPr>
              <w:t>üç</w:t>
            </w:r>
            <w:r w:rsidRPr="00392932">
              <w:rPr>
                <w:rFonts w:ascii="Tahoma" w:hAnsi="Tahoma" w:cs="Tahoma"/>
              </w:rPr>
              <w:t xml:space="preserve"> hafta sonra teslim etmelisiniz.</w:t>
            </w:r>
          </w:p>
          <w:p w:rsidR="007117E5" w:rsidRPr="00392932" w:rsidRDefault="007117E5" w:rsidP="00E700F8">
            <w:pPr>
              <w:numPr>
                <w:ilvl w:val="0"/>
                <w:numId w:val="1"/>
              </w:numPr>
              <w:spacing w:before="120"/>
              <w:ind w:left="714" w:hanging="357"/>
              <w:rPr>
                <w:rFonts w:ascii="Tahoma" w:hAnsi="Tahoma" w:cs="Tahoma"/>
              </w:rPr>
            </w:pPr>
            <w:r w:rsidRPr="00392932">
              <w:rPr>
                <w:rFonts w:ascii="Tahoma" w:hAnsi="Tahoma" w:cs="Tahoma"/>
              </w:rPr>
              <w:t xml:space="preserve">Hazırlayacağınız </w:t>
            </w:r>
            <w:r>
              <w:rPr>
                <w:rFonts w:ascii="Tahoma" w:hAnsi="Tahoma" w:cs="Tahoma"/>
              </w:rPr>
              <w:t>Pano</w:t>
            </w:r>
            <w:r w:rsidRPr="00392932">
              <w:rPr>
                <w:rFonts w:ascii="Tahoma" w:hAnsi="Tahoma" w:cs="Tahoma"/>
              </w:rPr>
              <w:t xml:space="preserve"> “</w:t>
            </w:r>
            <w:r w:rsidRPr="00392932">
              <w:rPr>
                <w:rFonts w:ascii="Tahoma" w:hAnsi="Tahoma" w:cs="Tahoma"/>
                <w:b/>
              </w:rPr>
              <w:t>Dereceli Puanlama Anahtarı</w:t>
            </w:r>
            <w:r w:rsidRPr="00392932">
              <w:rPr>
                <w:rFonts w:ascii="Tahoma" w:hAnsi="Tahoma" w:cs="Tahoma"/>
              </w:rPr>
              <w:t xml:space="preserve">”nda verilen ölçütlere göre değerlendirileceğinden </w:t>
            </w:r>
            <w:r>
              <w:rPr>
                <w:rFonts w:ascii="Tahoma" w:hAnsi="Tahoma" w:cs="Tahoma"/>
              </w:rPr>
              <w:t>Panonu</w:t>
            </w:r>
            <w:r w:rsidRPr="00392932">
              <w:rPr>
                <w:rFonts w:ascii="Tahoma" w:hAnsi="Tahoma" w:cs="Tahoma"/>
              </w:rPr>
              <w:t>z hazırlarken  formda belirtilen ölçütlere uymalısınız.</w:t>
            </w:r>
          </w:p>
        </w:tc>
      </w:tr>
    </w:tbl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  <w:r>
        <w:t>OKUL NUMARASI : 64-65-66-70-71-77-97-98-99-100-102-110 OLANLAR BU ÖDEVİ YAPACAK.</w:t>
      </w: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Default="007117E5" w:rsidP="00CE6B2C">
      <w:pPr>
        <w:pStyle w:val="BodyText2"/>
        <w:spacing w:line="240" w:lineRule="auto"/>
      </w:pPr>
    </w:p>
    <w:p w:rsidR="007117E5" w:rsidRPr="00E4023D" w:rsidRDefault="007117E5" w:rsidP="006475E5">
      <w:pPr>
        <w:pStyle w:val="BodyText2"/>
        <w:spacing w:line="240" w:lineRule="auto"/>
        <w:jc w:val="center"/>
        <w:rPr>
          <w:rFonts w:ascii="Tahoma" w:hAnsi="Tahoma" w:cs="Tahoma"/>
          <w:b/>
          <w:bCs/>
        </w:rPr>
      </w:pPr>
      <w:hyperlink r:id="rId7" w:history="1">
        <w:r w:rsidRPr="00E4023D">
          <w:rPr>
            <w:rStyle w:val="Hyperlink"/>
            <w:rFonts w:ascii="Tahoma" w:hAnsi="Tahoma" w:cs="Tahoma"/>
            <w:b/>
            <w:bCs/>
            <w:color w:val="auto"/>
            <w:u w:val="none"/>
          </w:rPr>
          <w:t>DERECELİ PUANLAMA ANAHTARI</w:t>
        </w:r>
      </w:hyperlink>
    </w:p>
    <w:p w:rsidR="007117E5" w:rsidRPr="00AE1D62" w:rsidRDefault="007117E5" w:rsidP="006475E5">
      <w:pPr>
        <w:pStyle w:val="BodyText2"/>
        <w:spacing w:line="240" w:lineRule="auto"/>
        <w:rPr>
          <w:rFonts w:ascii="Tahoma" w:hAnsi="Tahoma" w:cs="Tahoma"/>
          <w:b/>
          <w:bCs/>
          <w:u w:val="single"/>
        </w:rPr>
      </w:pPr>
      <w:r w:rsidRPr="00AE1D62">
        <w:rPr>
          <w:rFonts w:ascii="Tahoma" w:hAnsi="Tahoma" w:cs="Tahoma"/>
          <w:b/>
          <w:bCs/>
          <w:u w:val="single"/>
        </w:rPr>
        <w:t>Öğrencinin</w:t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690"/>
        <w:gridCol w:w="7522"/>
      </w:tblGrid>
      <w:tr w:rsidR="007117E5" w:rsidRPr="00BC69A1">
        <w:tc>
          <w:tcPr>
            <w:tcW w:w="1690" w:type="dxa"/>
          </w:tcPr>
          <w:p w:rsidR="007117E5" w:rsidRPr="00BC69A1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BC69A1">
              <w:rPr>
                <w:rFonts w:ascii="Tahoma" w:hAnsi="Tahoma" w:cs="Tahoma"/>
                <w:b/>
                <w:bCs/>
              </w:rPr>
              <w:t>Adı Soyadı</w:t>
            </w:r>
          </w:p>
        </w:tc>
        <w:tc>
          <w:tcPr>
            <w:tcW w:w="7522" w:type="dxa"/>
          </w:tcPr>
          <w:p w:rsidR="007117E5" w:rsidRPr="00BC69A1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BC69A1">
              <w:rPr>
                <w:rFonts w:ascii="Tahoma" w:hAnsi="Tahoma" w:cs="Tahoma"/>
                <w:b/>
                <w:bCs/>
              </w:rPr>
              <w:t>:</w:t>
            </w:r>
          </w:p>
        </w:tc>
      </w:tr>
      <w:tr w:rsidR="007117E5" w:rsidRPr="00BC69A1">
        <w:tc>
          <w:tcPr>
            <w:tcW w:w="1690" w:type="dxa"/>
          </w:tcPr>
          <w:p w:rsidR="007117E5" w:rsidRPr="00BC69A1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BC69A1">
              <w:rPr>
                <w:rFonts w:ascii="Tahoma" w:hAnsi="Tahoma" w:cs="Tahoma"/>
                <w:b/>
                <w:bCs/>
              </w:rPr>
              <w:t>Sınıfı</w:t>
            </w:r>
          </w:p>
        </w:tc>
        <w:tc>
          <w:tcPr>
            <w:tcW w:w="7522" w:type="dxa"/>
          </w:tcPr>
          <w:p w:rsidR="007117E5" w:rsidRPr="00BC69A1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BC69A1">
              <w:rPr>
                <w:rFonts w:ascii="Tahoma" w:hAnsi="Tahoma" w:cs="Tahoma"/>
                <w:b/>
                <w:bCs/>
              </w:rPr>
              <w:t>:</w:t>
            </w:r>
          </w:p>
        </w:tc>
      </w:tr>
      <w:tr w:rsidR="007117E5" w:rsidRPr="006475E5">
        <w:trPr>
          <w:trHeight w:val="95"/>
        </w:trPr>
        <w:tc>
          <w:tcPr>
            <w:tcW w:w="1690" w:type="dxa"/>
          </w:tcPr>
          <w:p w:rsidR="007117E5" w:rsidRPr="006475E5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6475E5">
              <w:rPr>
                <w:rFonts w:ascii="Tahoma" w:hAnsi="Tahoma" w:cs="Tahoma"/>
                <w:b/>
                <w:bCs/>
              </w:rPr>
              <w:t>Açıklama</w:t>
            </w:r>
          </w:p>
        </w:tc>
        <w:tc>
          <w:tcPr>
            <w:tcW w:w="7522" w:type="dxa"/>
          </w:tcPr>
          <w:p w:rsidR="007117E5" w:rsidRPr="006475E5" w:rsidRDefault="007117E5" w:rsidP="006475E5">
            <w:pPr>
              <w:pStyle w:val="BodyText2"/>
              <w:spacing w:line="240" w:lineRule="auto"/>
              <w:rPr>
                <w:rFonts w:ascii="Tahoma" w:hAnsi="Tahoma" w:cs="Tahoma"/>
                <w:b/>
                <w:bCs/>
              </w:rPr>
            </w:pPr>
            <w:r w:rsidRPr="006475E5">
              <w:rPr>
                <w:rFonts w:ascii="Tahoma" w:hAnsi="Tahoma" w:cs="Tahoma"/>
                <w:b/>
                <w:bCs/>
              </w:rPr>
              <w:t xml:space="preserve">: </w:t>
            </w:r>
            <w:r w:rsidRPr="006475E5">
              <w:rPr>
                <w:rFonts w:ascii="Tahoma" w:hAnsi="Tahoma" w:cs="Tahoma"/>
                <w:bCs/>
              </w:rPr>
              <w:t>Aşağıdaki dereceli puanlama anahtarı, hazırladığınız çalışmanızı değerlendirmek için hazırlanmıştır. Bu anahtarı aynı zamanda çalışmanızı hazırlarken hangi ölçütlere dikkat edeceğiniz konusunda size bilgi vermektedir.</w:t>
            </w:r>
          </w:p>
        </w:tc>
      </w:tr>
    </w:tbl>
    <w:p w:rsidR="007117E5" w:rsidRPr="006475E5" w:rsidRDefault="007117E5" w:rsidP="00CE6B2C">
      <w:pPr>
        <w:pStyle w:val="BodyText2"/>
        <w:spacing w:line="240" w:lineRule="auto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204"/>
      </w:tblGrid>
      <w:tr w:rsidR="007117E5" w:rsidRPr="00101FF1" w:rsidTr="00101FF1">
        <w:tc>
          <w:tcPr>
            <w:tcW w:w="1008" w:type="dxa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PUAN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ÖLÇÜTLER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GÖRÜNÜM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A-Kapağın Tasarımı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Pano titizlikle hazırlanmış, Panonun görünümü temiz ve düzenli. Pano ilgi çekici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Pano titizlikle hazırlanmış, Panonun görünümü temiz ve düzenli. Pano ilgi çekici değil.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Panonun görünümü temiz ve düzenli değil. Pano ilgi çekici değil.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Pano titizlikle hazırlanmamış, görünümü kirli ve düzensiz. Pano ilgi çekici değil.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İÇERİK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Amaç açık ve anlaşılır olarak belirtilmiş. Panonun konusu kısa ve öz şekilde vurgulanmış.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Amaç açık ve anlaşılır olarak belirtilmiş. Panonun konusu vurgulanmış.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</w:rPr>
              <w:t>Amaç belirtilmiş. Panonun konusu vurgulanmış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Amaç eksik  belirtilmiş. Panonun konusu eksik vurgulanmış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SLOGAN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İçeriğe uygun çarpıcı slogan bulunmuş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 xml:space="preserve">İçeriğe uygun slogan bulunmuş ama çarpıcı değil. </w:t>
            </w:r>
          </w:p>
        </w:tc>
      </w:tr>
      <w:tr w:rsidR="007117E5" w:rsidRPr="00101FF1" w:rsidTr="00101FF1">
        <w:trPr>
          <w:trHeight w:val="61"/>
        </w:trPr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8204" w:type="dxa"/>
          </w:tcPr>
          <w:p w:rsidR="007117E5" w:rsidRPr="00101FF1" w:rsidRDefault="007117E5" w:rsidP="00101FF1">
            <w:pPr>
              <w:jc w:val="both"/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Slogan hiç kullanılmamış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MATERYAL KULLANIMI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 xml:space="preserve">Görsel ve yazılı materyaller konuya uygun ve yeterli düzeyde kullanılmış 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Yazılı ve görsel materyaller arasında uyum sağlanmış</w:t>
            </w:r>
          </w:p>
          <w:p w:rsidR="007117E5" w:rsidRPr="00101FF1" w:rsidRDefault="007117E5" w:rsidP="00CE6B2C">
            <w:pPr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</w:rPr>
              <w:t>Gereksiz detay kullanılmamış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 xml:space="preserve">Görsel ve yazılı materyaller konuyla ilgili ama yetersiz kullanılmış. 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Yazılı ve görsel materyaller arasında uyum sağlanmış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Gereksiz detay kullanılmamış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 xml:space="preserve">Görsel ve yazılı materyaller konuyla ilgili ama yetersiz 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Yazılı ve görsel materyaller arasında tam uyum sağlanamamış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Gereksiz detay kullanılmış</w:t>
            </w:r>
          </w:p>
        </w:tc>
      </w:tr>
      <w:tr w:rsidR="007117E5" w:rsidRPr="00101FF1" w:rsidTr="00101FF1">
        <w:tc>
          <w:tcPr>
            <w:tcW w:w="1008" w:type="dxa"/>
            <w:vAlign w:val="center"/>
          </w:tcPr>
          <w:p w:rsidR="007117E5" w:rsidRPr="00101FF1" w:rsidRDefault="007117E5" w:rsidP="00101FF1">
            <w:pPr>
              <w:jc w:val="center"/>
              <w:rPr>
                <w:rFonts w:ascii="Tahoma" w:hAnsi="Tahoma" w:cs="Tahoma"/>
                <w:b/>
              </w:rPr>
            </w:pPr>
            <w:r w:rsidRPr="00101FF1"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8204" w:type="dxa"/>
          </w:tcPr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 xml:space="preserve">Görsel ve yazılı materyaller konuyu desteklemiyor 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Yazılı ve görsel materyaller arasında tam uyumsuzluk var</w:t>
            </w:r>
          </w:p>
          <w:p w:rsidR="007117E5" w:rsidRPr="00101FF1" w:rsidRDefault="007117E5" w:rsidP="00CE6B2C">
            <w:pPr>
              <w:rPr>
                <w:rFonts w:ascii="Tahoma" w:hAnsi="Tahoma" w:cs="Tahoma"/>
              </w:rPr>
            </w:pPr>
            <w:r w:rsidRPr="00101FF1">
              <w:rPr>
                <w:rFonts w:ascii="Tahoma" w:hAnsi="Tahoma" w:cs="Tahoma"/>
              </w:rPr>
              <w:t>Gereksiz detay kullanılmış</w:t>
            </w:r>
          </w:p>
        </w:tc>
      </w:tr>
    </w:tbl>
    <w:p w:rsidR="007117E5" w:rsidRPr="006475E5" w:rsidRDefault="007117E5" w:rsidP="00CE6B2C">
      <w:pPr>
        <w:pStyle w:val="BodyText2"/>
        <w:spacing w:line="240" w:lineRule="auto"/>
        <w:rPr>
          <w:rFonts w:ascii="Tahoma" w:hAnsi="Tahoma" w:cs="Tahoma"/>
        </w:rPr>
      </w:pPr>
    </w:p>
    <w:p w:rsidR="007117E5" w:rsidRPr="006475E5" w:rsidRDefault="007117E5" w:rsidP="00CE6B2C">
      <w:pPr>
        <w:pStyle w:val="BodyText2"/>
        <w:spacing w:line="240" w:lineRule="auto"/>
        <w:rPr>
          <w:rFonts w:ascii="Tahoma" w:hAnsi="Tahoma" w:cs="Tahoma"/>
        </w:rPr>
      </w:pPr>
    </w:p>
    <w:p w:rsidR="007117E5" w:rsidRPr="006475E5" w:rsidRDefault="007117E5" w:rsidP="00CE6B2C">
      <w:pPr>
        <w:pStyle w:val="BodyText2"/>
        <w:tabs>
          <w:tab w:val="left" w:pos="3420"/>
        </w:tabs>
        <w:spacing w:line="240" w:lineRule="auto"/>
        <w:ind w:right="432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      Mustafa KARAKUŞ</w:t>
      </w:r>
    </w:p>
    <w:p w:rsidR="007117E5" w:rsidRPr="006475E5" w:rsidRDefault="007117E5" w:rsidP="00E700F8">
      <w:pPr>
        <w:pStyle w:val="BodyText2"/>
        <w:tabs>
          <w:tab w:val="left" w:pos="3420"/>
        </w:tabs>
        <w:spacing w:line="240" w:lineRule="auto"/>
        <w:jc w:val="center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                                                                        </w:t>
      </w:r>
      <w:r w:rsidRPr="006475E5">
        <w:rPr>
          <w:rFonts w:ascii="Tahoma" w:hAnsi="Tahoma" w:cs="Tahoma"/>
          <w:bCs/>
        </w:rPr>
        <w:t>Sosyal Bilgiler Öğretmeni</w:t>
      </w:r>
      <w:r>
        <w:rPr>
          <w:rFonts w:ascii="Tahoma" w:hAnsi="Tahoma" w:cs="Tahoma"/>
          <w:bCs/>
        </w:rPr>
        <w:t xml:space="preserve"> </w:t>
      </w:r>
    </w:p>
    <w:sectPr w:rsidR="007117E5" w:rsidRPr="006475E5" w:rsidSect="008D1E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7E5" w:rsidRDefault="007117E5">
      <w:r>
        <w:separator/>
      </w:r>
    </w:p>
  </w:endnote>
  <w:endnote w:type="continuationSeparator" w:id="0">
    <w:p w:rsidR="007117E5" w:rsidRDefault="00711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altName w:val="Nyala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7E5" w:rsidRPr="00CE6B2C" w:rsidRDefault="007117E5" w:rsidP="00FC136D">
    <w:pPr>
      <w:pStyle w:val="Footer"/>
      <w:tabs>
        <w:tab w:val="left" w:pos="6583"/>
      </w:tabs>
      <w:rPr>
        <w:rFonts w:ascii="Bookman Old Style" w:hAnsi="Bookman Old Style"/>
        <w:b/>
        <w:color w:val="8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7E5" w:rsidRDefault="007117E5">
      <w:r>
        <w:separator/>
      </w:r>
    </w:p>
  </w:footnote>
  <w:footnote w:type="continuationSeparator" w:id="0">
    <w:p w:rsidR="007117E5" w:rsidRDefault="00711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F32CC"/>
    <w:multiLevelType w:val="hybridMultilevel"/>
    <w:tmpl w:val="CAA84DBA"/>
    <w:lvl w:ilvl="0" w:tplc="5108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7566700"/>
    <w:multiLevelType w:val="hybridMultilevel"/>
    <w:tmpl w:val="AF7CDD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962"/>
    <w:rsid w:val="000D52D2"/>
    <w:rsid w:val="00101FF1"/>
    <w:rsid w:val="00172663"/>
    <w:rsid w:val="00191A11"/>
    <w:rsid w:val="001A07D2"/>
    <w:rsid w:val="001D0369"/>
    <w:rsid w:val="00255990"/>
    <w:rsid w:val="0029146C"/>
    <w:rsid w:val="002F1494"/>
    <w:rsid w:val="003847B7"/>
    <w:rsid w:val="00392932"/>
    <w:rsid w:val="003D7C7C"/>
    <w:rsid w:val="004772DD"/>
    <w:rsid w:val="004901DA"/>
    <w:rsid w:val="004E5936"/>
    <w:rsid w:val="005C0837"/>
    <w:rsid w:val="00644495"/>
    <w:rsid w:val="006475E5"/>
    <w:rsid w:val="006A26F0"/>
    <w:rsid w:val="006A4F2F"/>
    <w:rsid w:val="007117E5"/>
    <w:rsid w:val="007C2467"/>
    <w:rsid w:val="007E2A3D"/>
    <w:rsid w:val="00856862"/>
    <w:rsid w:val="008D1E2C"/>
    <w:rsid w:val="00A412E8"/>
    <w:rsid w:val="00AE1D62"/>
    <w:rsid w:val="00B30A9A"/>
    <w:rsid w:val="00BC69A1"/>
    <w:rsid w:val="00CB56D4"/>
    <w:rsid w:val="00CE6B2C"/>
    <w:rsid w:val="00D16B64"/>
    <w:rsid w:val="00D83231"/>
    <w:rsid w:val="00E4023D"/>
    <w:rsid w:val="00E43D4F"/>
    <w:rsid w:val="00E700F8"/>
    <w:rsid w:val="00E95962"/>
    <w:rsid w:val="00F20367"/>
    <w:rsid w:val="00F5029C"/>
    <w:rsid w:val="00F65186"/>
    <w:rsid w:val="00F7090B"/>
    <w:rsid w:val="00F75448"/>
    <w:rsid w:val="00FC136D"/>
    <w:rsid w:val="00FC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CE6B2C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990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CE6B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E6B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55990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6B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990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402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501</Words>
  <Characters>2861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2013-11-20T10:25:00Z</dcterms:created>
  <dcterms:modified xsi:type="dcterms:W3CDTF">2013-12-25T19:48:00Z</dcterms:modified>
</cp:coreProperties>
</file>